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F607D" w14:textId="77777777" w:rsidR="006D312D" w:rsidRDefault="006D312D" w:rsidP="006D31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4D356404" w14:textId="77777777" w:rsidR="006D312D" w:rsidRDefault="006D312D" w:rsidP="006D31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44AC7AB" w14:textId="77777777" w:rsidR="006D312D" w:rsidRDefault="006D312D" w:rsidP="006D31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DAB946" w14:textId="77777777" w:rsidR="006D312D" w:rsidRDefault="006D312D" w:rsidP="006D31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027737" w14:textId="77777777" w:rsidR="006D312D" w:rsidRDefault="006D312D" w:rsidP="006D31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Oct.1399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present when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Knolles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was elected Mayor.</w:t>
      </w:r>
    </w:p>
    <w:p w14:paraId="7EA44913" w14:textId="77777777" w:rsidR="006D312D" w:rsidRDefault="006D312D" w:rsidP="006D31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(“Calendar of Letter-Books of the City of London: I” folio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7F9464C5" w14:textId="77777777" w:rsidR="006D312D" w:rsidRDefault="006D312D" w:rsidP="006D31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EAD7F8" w14:textId="77777777" w:rsidR="006D312D" w:rsidRDefault="006D312D" w:rsidP="006D31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6C2F6B" w14:textId="77777777" w:rsidR="006D312D" w:rsidRPr="006A3B74" w:rsidRDefault="006D312D" w:rsidP="006D31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2021</w:t>
      </w:r>
    </w:p>
    <w:p w14:paraId="71F8568F" w14:textId="3763EC1F" w:rsidR="00BA00AB" w:rsidRPr="006D312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D31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2999F" w14:textId="77777777" w:rsidR="006D312D" w:rsidRDefault="006D312D" w:rsidP="009139A6">
      <w:r>
        <w:separator/>
      </w:r>
    </w:p>
  </w:endnote>
  <w:endnote w:type="continuationSeparator" w:id="0">
    <w:p w14:paraId="52ED4C7A" w14:textId="77777777" w:rsidR="006D312D" w:rsidRDefault="006D31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F22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803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9E6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DAB7A" w14:textId="77777777" w:rsidR="006D312D" w:rsidRDefault="006D312D" w:rsidP="009139A6">
      <w:r>
        <w:separator/>
      </w:r>
    </w:p>
  </w:footnote>
  <w:footnote w:type="continuationSeparator" w:id="0">
    <w:p w14:paraId="3FDE8938" w14:textId="77777777" w:rsidR="006D312D" w:rsidRDefault="006D31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F36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963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444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12D"/>
    <w:rsid w:val="000666E0"/>
    <w:rsid w:val="002510B7"/>
    <w:rsid w:val="005C130B"/>
    <w:rsid w:val="006D312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56D4D"/>
  <w15:chartTrackingRefBased/>
  <w15:docId w15:val="{328C8DBC-20EE-4D8F-90DA-393387E63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2021-05-15T20:06:00Z</dcterms:created>
  <dcterms:modified xsi:type="dcterms:W3CDTF">2021-05-15T20:07:00Z</dcterms:modified>
</cp:coreProperties>
</file>